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Pflege der IT-Systeme der Kasino GmbH im ZDF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Gegenstand der Ausschreibung sind Pflege-, Beratungs-, Customizing-, Test- und Basisleistungen im Bereich der IT-Systeme der ZDF Kasino GmbH sowie deren Schnittstellen. 
Die ZDF Kasino GmbH ist das Cateringunternehmen im ZDF und bewirtet die Mitarbeiter /-Innen, Besucher und Gäste des ZDF im Sendezentrum Mainz. 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